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FCBDD" w14:textId="2A989F9B" w:rsidR="00BA00AB" w:rsidRDefault="00AE2C0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Edith SHOTESBROKE</w:t>
      </w:r>
      <w:r>
        <w:rPr>
          <w:rFonts w:cs="Times New Roman"/>
          <w:szCs w:val="24"/>
        </w:rPr>
        <w:t xml:space="preserve">        (d.ca.1441)</w:t>
      </w:r>
    </w:p>
    <w:p w14:paraId="0E418DD0" w14:textId="65D853AA" w:rsidR="00AE2C03" w:rsidRDefault="00AE2C0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461CB33C" w14:textId="77777777" w:rsidR="00AE2C03" w:rsidRDefault="00AE2C03" w:rsidP="009139A6">
      <w:pPr>
        <w:pStyle w:val="NoSpacing"/>
        <w:rPr>
          <w:rFonts w:cs="Times New Roman"/>
          <w:szCs w:val="24"/>
        </w:rPr>
      </w:pPr>
    </w:p>
    <w:p w14:paraId="78019827" w14:textId="77777777" w:rsidR="00AE2C03" w:rsidRDefault="00AE2C03" w:rsidP="009139A6">
      <w:pPr>
        <w:pStyle w:val="NoSpacing"/>
        <w:rPr>
          <w:rFonts w:cs="Times New Roman"/>
          <w:szCs w:val="24"/>
        </w:rPr>
      </w:pPr>
    </w:p>
    <w:p w14:paraId="0B733E93" w14:textId="42921B8F" w:rsidR="00AE2C03" w:rsidRDefault="00AE2C0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Robert.   (C.F.R. 1437-45 p.166)</w:t>
      </w:r>
    </w:p>
    <w:p w14:paraId="55BAE174" w14:textId="77777777" w:rsidR="00AE2C03" w:rsidRDefault="00AE2C03" w:rsidP="009139A6">
      <w:pPr>
        <w:pStyle w:val="NoSpacing"/>
        <w:rPr>
          <w:rFonts w:cs="Times New Roman"/>
          <w:szCs w:val="24"/>
        </w:rPr>
      </w:pPr>
    </w:p>
    <w:p w14:paraId="18770A7B" w14:textId="77777777" w:rsidR="00AE2C03" w:rsidRDefault="00AE2C03" w:rsidP="009139A6">
      <w:pPr>
        <w:pStyle w:val="NoSpacing"/>
        <w:rPr>
          <w:rFonts w:cs="Times New Roman"/>
          <w:szCs w:val="24"/>
        </w:rPr>
      </w:pPr>
    </w:p>
    <w:p w14:paraId="22472A92" w14:textId="586DE806" w:rsidR="00AE2C03" w:rsidRDefault="00AE2C0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Jun.</w:t>
      </w:r>
      <w:r>
        <w:rPr>
          <w:rFonts w:cs="Times New Roman"/>
          <w:szCs w:val="24"/>
        </w:rPr>
        <w:tab/>
        <w:t>1441</w:t>
      </w:r>
      <w:r>
        <w:rPr>
          <w:rFonts w:cs="Times New Roman"/>
          <w:szCs w:val="24"/>
        </w:rPr>
        <w:tab/>
        <w:t>Writs of diem clausit extremum to the Escheators of Oxfordshire, Wiltshire,</w:t>
      </w:r>
    </w:p>
    <w:p w14:paraId="28B164DB" w14:textId="7CE128A8" w:rsidR="00AE2C03" w:rsidRDefault="00AE2C0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Dorset, Bedfordshire, Norfolk &amp; Suffolk and Kent.   (ibid.)</w:t>
      </w:r>
    </w:p>
    <w:p w14:paraId="42DB65FE" w14:textId="77777777" w:rsidR="00AE2C03" w:rsidRDefault="00AE2C03" w:rsidP="009139A6">
      <w:pPr>
        <w:pStyle w:val="NoSpacing"/>
        <w:rPr>
          <w:rFonts w:cs="Times New Roman"/>
          <w:szCs w:val="24"/>
        </w:rPr>
      </w:pPr>
    </w:p>
    <w:p w14:paraId="5FC60632" w14:textId="77777777" w:rsidR="00AE2C03" w:rsidRDefault="00AE2C03" w:rsidP="009139A6">
      <w:pPr>
        <w:pStyle w:val="NoSpacing"/>
        <w:rPr>
          <w:rFonts w:cs="Times New Roman"/>
          <w:szCs w:val="24"/>
        </w:rPr>
      </w:pPr>
    </w:p>
    <w:p w14:paraId="568ED8D8" w14:textId="57F753FF" w:rsidR="00AE2C03" w:rsidRPr="00AE2C03" w:rsidRDefault="00AE2C0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August 2073</w:t>
      </w:r>
    </w:p>
    <w:sectPr w:rsidR="00AE2C03" w:rsidRPr="00AE2C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8C801" w14:textId="77777777" w:rsidR="00AE2C03" w:rsidRDefault="00AE2C03" w:rsidP="009139A6">
      <w:r>
        <w:separator/>
      </w:r>
    </w:p>
  </w:endnote>
  <w:endnote w:type="continuationSeparator" w:id="0">
    <w:p w14:paraId="4288A27E" w14:textId="77777777" w:rsidR="00AE2C03" w:rsidRDefault="00AE2C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1D4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787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5F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CB34E" w14:textId="77777777" w:rsidR="00AE2C03" w:rsidRDefault="00AE2C03" w:rsidP="009139A6">
      <w:r>
        <w:separator/>
      </w:r>
    </w:p>
  </w:footnote>
  <w:footnote w:type="continuationSeparator" w:id="0">
    <w:p w14:paraId="470BDC93" w14:textId="77777777" w:rsidR="00AE2C03" w:rsidRDefault="00AE2C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B27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30B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AB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C03"/>
    <w:rsid w:val="000666E0"/>
    <w:rsid w:val="002510B7"/>
    <w:rsid w:val="005C130B"/>
    <w:rsid w:val="00826F5C"/>
    <w:rsid w:val="009139A6"/>
    <w:rsid w:val="009448BB"/>
    <w:rsid w:val="00947624"/>
    <w:rsid w:val="00A3176C"/>
    <w:rsid w:val="00AE2C03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5226D"/>
  <w15:chartTrackingRefBased/>
  <w15:docId w15:val="{02A92CBD-2A97-46AF-93B0-4EEFD2B1C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2023-08-07T09:22:00Z</dcterms:created>
  <dcterms:modified xsi:type="dcterms:W3CDTF">2023-08-07T09:26:00Z</dcterms:modified>
</cp:coreProperties>
</file>